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B6DAA" w:rsidTr="000B6DA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>
            <w:r>
              <w:t>Приложение 10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2B097F">
            <w:r>
              <w:t xml:space="preserve">от </w:t>
            </w:r>
            <w:r w:rsidR="002B097F">
              <w:t xml:space="preserve">25.07.2019 </w:t>
            </w:r>
            <w:r>
              <w:t xml:space="preserve">№ </w:t>
            </w:r>
            <w:r w:rsidR="002B097F">
              <w:t>54-398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</w:tr>
      <w:tr w:rsidR="000B6DAA" w:rsidTr="000B6DAA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097F" w:rsidRDefault="000B6DAA" w:rsidP="002B097F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на 2019 год</w:t>
            </w:r>
          </w:p>
          <w:p w:rsidR="000B6DAA" w:rsidRDefault="000B6DAA" w:rsidP="002B097F">
            <w:pPr>
              <w:jc w:val="center"/>
            </w:pPr>
            <w:r>
              <w:t>и на плановый период 2020 и 2021 годов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тыс. руб.</w:t>
            </w:r>
          </w:p>
        </w:tc>
      </w:tr>
      <w:tr w:rsidR="000B6DAA" w:rsidTr="000B6DAA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2019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2020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2021 год</w:t>
            </w:r>
          </w:p>
        </w:tc>
      </w:tr>
      <w:tr w:rsidR="000B6DAA" w:rsidTr="000B6DAA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6DAA" w:rsidRDefault="000B6DAA" w:rsidP="000C1268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/>
        </w:tc>
      </w:tr>
    </w:tbl>
    <w:p w:rsidR="000B6DAA" w:rsidRPr="000B6DAA" w:rsidRDefault="000B6DAA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0B6DAA" w:rsidTr="000B6DAA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6DAA" w:rsidRDefault="000B6DAA" w:rsidP="000C1268">
            <w:pPr>
              <w:jc w:val="center"/>
            </w:pPr>
            <w:r>
              <w:t>5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B6DAA" w:rsidRDefault="000B6DAA" w:rsidP="000C1268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763 263,3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610 000,0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Получение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3 126 000,0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2 660 000,0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3 126 000,0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2 660 000,0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-2 516 000,0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-2 660 000,0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-2 516 000,0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-2 670 000,0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-2 660 000,0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lastRenderedPageBreak/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0B6DAA" w:rsidRDefault="000B6DAA" w:rsidP="000C1268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-1 000 000,0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-900 000,0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B6DAA" w:rsidRDefault="000B6DAA" w:rsidP="000C1268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B6DAA" w:rsidRDefault="000B6DAA" w:rsidP="000C1268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153 263,3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B6DAA" w:rsidRDefault="000B6DAA" w:rsidP="000C1268">
            <w:pPr>
              <w:jc w:val="right"/>
            </w:pPr>
            <w:r>
              <w:t> </w:t>
            </w:r>
          </w:p>
        </w:tc>
      </w:tr>
      <w:tr w:rsidR="000B6DAA" w:rsidTr="000B6DAA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DAA" w:rsidRDefault="000B6DAA" w:rsidP="000C1268"/>
        </w:tc>
      </w:tr>
    </w:tbl>
    <w:p w:rsidR="000B6DAA" w:rsidRPr="005B77DF" w:rsidRDefault="000B6DAA" w:rsidP="000B6DAA"/>
    <w:p w:rsidR="00E2598B" w:rsidRPr="000B6DAA" w:rsidRDefault="00E2598B" w:rsidP="000B6DAA"/>
    <w:sectPr w:rsidR="00E2598B" w:rsidRPr="000B6DAA" w:rsidSect="000B6DAA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B38" w:rsidRDefault="00F66B38" w:rsidP="000B6DAA">
      <w:r>
        <w:separator/>
      </w:r>
    </w:p>
  </w:endnote>
  <w:endnote w:type="continuationSeparator" w:id="1">
    <w:p w:rsidR="00F66B38" w:rsidRDefault="00F66B38" w:rsidP="000B6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B38" w:rsidRDefault="00F66B38" w:rsidP="000B6DAA">
      <w:r>
        <w:separator/>
      </w:r>
    </w:p>
  </w:footnote>
  <w:footnote w:type="continuationSeparator" w:id="1">
    <w:p w:rsidR="00F66B38" w:rsidRDefault="00F66B38" w:rsidP="000B6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DAA" w:rsidRDefault="00357E52" w:rsidP="008F16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B6DA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B6DAA" w:rsidRDefault="000B6D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DAA" w:rsidRDefault="00357E52" w:rsidP="008F168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B6DA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B097F">
      <w:rPr>
        <w:rStyle w:val="a7"/>
        <w:noProof/>
      </w:rPr>
      <w:t>2</w:t>
    </w:r>
    <w:r>
      <w:rPr>
        <w:rStyle w:val="a7"/>
      </w:rPr>
      <w:fldChar w:fldCharType="end"/>
    </w:r>
  </w:p>
  <w:p w:rsidR="000B6DAA" w:rsidRDefault="000B6D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B6DAA"/>
    <w:rsid w:val="000B6DAA"/>
    <w:rsid w:val="002B097F"/>
    <w:rsid w:val="002C3F39"/>
    <w:rsid w:val="00357E52"/>
    <w:rsid w:val="00447967"/>
    <w:rsid w:val="006808C6"/>
    <w:rsid w:val="008C0DDD"/>
    <w:rsid w:val="00A24CAF"/>
    <w:rsid w:val="00B912FD"/>
    <w:rsid w:val="00BA6C34"/>
    <w:rsid w:val="00DC43E1"/>
    <w:rsid w:val="00E2598B"/>
    <w:rsid w:val="00E60A6E"/>
    <w:rsid w:val="00F6400A"/>
    <w:rsid w:val="00F66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B6D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B6DAA"/>
  </w:style>
  <w:style w:type="paragraph" w:styleId="a5">
    <w:name w:val="footer"/>
    <w:basedOn w:val="a"/>
    <w:link w:val="a6"/>
    <w:uiPriority w:val="99"/>
    <w:semiHidden/>
    <w:unhideWhenUsed/>
    <w:rsid w:val="000B6D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B6DAA"/>
  </w:style>
  <w:style w:type="character" w:styleId="a7">
    <w:name w:val="page number"/>
    <w:basedOn w:val="a0"/>
    <w:uiPriority w:val="99"/>
    <w:semiHidden/>
    <w:unhideWhenUsed/>
    <w:rsid w:val="000B6D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2</Pages>
  <Words>411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4</cp:revision>
  <dcterms:created xsi:type="dcterms:W3CDTF">2019-07-16T14:02:00Z</dcterms:created>
  <dcterms:modified xsi:type="dcterms:W3CDTF">2019-07-26T06:16:00Z</dcterms:modified>
</cp:coreProperties>
</file>